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0477" w:rsidRDefault="00F40477" w:rsidP="00F4047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WESYNDEN</w:t>
      </w:r>
      <w:r>
        <w:t xml:space="preserve">    </w:t>
      </w:r>
      <w:proofErr w:type="gramStart"/>
      <w:r>
        <w:t xml:space="preserve">   (</w:t>
      </w:r>
      <w:proofErr w:type="gramEnd"/>
      <w:r>
        <w:t>fl.1478)</w:t>
      </w:r>
    </w:p>
    <w:p w:rsidR="00F40477" w:rsidRDefault="00F40477" w:rsidP="00F4047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Canterbury.</w:t>
      </w:r>
    </w:p>
    <w:p w:rsidR="00F40477" w:rsidRDefault="00F40477" w:rsidP="00F4047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40477" w:rsidRDefault="00F40477" w:rsidP="00F4047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40477" w:rsidRDefault="00F40477" w:rsidP="00F40477">
      <w:pPr>
        <w:pStyle w:val="NoSpacing"/>
        <w:tabs>
          <w:tab w:val="left" w:pos="720"/>
          <w:tab w:val="left" w:pos="1440"/>
          <w:tab w:val="left" w:pos="1890"/>
        </w:tabs>
        <w:jc w:val="both"/>
      </w:pPr>
      <w:bookmarkStart w:id="0" w:name="_GoBack"/>
      <w:r>
        <w:tab/>
        <w:t>1478</w:t>
      </w:r>
      <w:r>
        <w:tab/>
        <w:t>He made his Will.   (Plomer p.503)</w:t>
      </w:r>
    </w:p>
    <w:bookmarkEnd w:id="0"/>
    <w:p w:rsidR="00F40477" w:rsidRDefault="00F40477" w:rsidP="00F4047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40477" w:rsidRDefault="00F40477" w:rsidP="00F4047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40477" w:rsidRDefault="00F40477" w:rsidP="00F4047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24 December 2017</w:t>
      </w:r>
    </w:p>
    <w:p w:rsidR="006B2F86" w:rsidRPr="00E71FC3" w:rsidRDefault="00F40477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0477" w:rsidRDefault="00F40477" w:rsidP="00E71FC3">
      <w:pPr>
        <w:spacing w:after="0" w:line="240" w:lineRule="auto"/>
      </w:pPr>
      <w:r>
        <w:separator/>
      </w:r>
    </w:p>
  </w:endnote>
  <w:endnote w:type="continuationSeparator" w:id="0">
    <w:p w:rsidR="00F40477" w:rsidRDefault="00F4047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0477" w:rsidRDefault="00F40477" w:rsidP="00E71FC3">
      <w:pPr>
        <w:spacing w:after="0" w:line="240" w:lineRule="auto"/>
      </w:pPr>
      <w:r>
        <w:separator/>
      </w:r>
    </w:p>
  </w:footnote>
  <w:footnote w:type="continuationSeparator" w:id="0">
    <w:p w:rsidR="00F40477" w:rsidRDefault="00F4047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47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40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EDE066-0351-4856-A1A5-1C9A225E6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2018-01-01T19:10:00Z</dcterms:created>
  <dcterms:modified xsi:type="dcterms:W3CDTF">2018-01-01T19:10:00Z</dcterms:modified>
</cp:coreProperties>
</file>